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38F" w:rsidRPr="00CF2C35" w:rsidRDefault="00A4038F" w:rsidP="00A4038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  <w:u w:val="single"/>
        </w:rPr>
        <w:t>John NOBLE</w:t>
      </w:r>
      <w:r w:rsidRPr="00CF2C3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CF2C35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F2C35">
        <w:rPr>
          <w:rFonts w:ascii="Times New Roman" w:hAnsi="Times New Roman" w:cs="Times New Roman"/>
          <w:sz w:val="24"/>
          <w:szCs w:val="24"/>
        </w:rPr>
        <w:t>fl.1509-10)</w:t>
      </w:r>
    </w:p>
    <w:p w:rsidR="00A4038F" w:rsidRPr="00CF2C35" w:rsidRDefault="00A4038F" w:rsidP="00A4038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 xml:space="preserve">of Capel le </w:t>
      </w:r>
      <w:proofErr w:type="spellStart"/>
      <w:r w:rsidRPr="00CF2C35">
        <w:rPr>
          <w:rFonts w:ascii="Times New Roman" w:hAnsi="Times New Roman" w:cs="Times New Roman"/>
          <w:sz w:val="24"/>
          <w:szCs w:val="24"/>
        </w:rPr>
        <w:t>Ferne</w:t>
      </w:r>
      <w:proofErr w:type="spellEnd"/>
      <w:r w:rsidRPr="00CF2C35">
        <w:rPr>
          <w:rFonts w:ascii="Times New Roman" w:hAnsi="Times New Roman" w:cs="Times New Roman"/>
          <w:sz w:val="24"/>
          <w:szCs w:val="24"/>
        </w:rPr>
        <w:t>, Kent.</w:t>
      </w:r>
    </w:p>
    <w:p w:rsidR="00A4038F" w:rsidRPr="00CF2C35" w:rsidRDefault="00A4038F" w:rsidP="00A403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038F" w:rsidRPr="00CF2C35" w:rsidRDefault="00A4038F" w:rsidP="00A403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038F" w:rsidRPr="00CF2C35" w:rsidRDefault="00A4038F" w:rsidP="00A4038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 xml:space="preserve">       1509-10</w:t>
      </w:r>
      <w:r w:rsidRPr="00CF2C35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CF2C35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CF2C35">
        <w:rPr>
          <w:rFonts w:ascii="Times New Roman" w:hAnsi="Times New Roman" w:cs="Times New Roman"/>
          <w:sz w:val="24"/>
          <w:szCs w:val="24"/>
        </w:rPr>
        <w:t xml:space="preserve"> p.347)</w:t>
      </w:r>
    </w:p>
    <w:p w:rsidR="00A4038F" w:rsidRPr="00CF2C35" w:rsidRDefault="00A4038F" w:rsidP="00A403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038F" w:rsidRPr="00CF2C35" w:rsidRDefault="00A4038F" w:rsidP="00A403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038F" w:rsidRPr="00CF2C35" w:rsidRDefault="00A4038F" w:rsidP="00A4038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>2 April 2016</w:t>
      </w:r>
    </w:p>
    <w:p w:rsidR="006B2F86" w:rsidRPr="00E71FC3" w:rsidRDefault="00A4038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38F" w:rsidRDefault="00A4038F" w:rsidP="00E71FC3">
      <w:pPr>
        <w:spacing w:after="0" w:line="240" w:lineRule="auto"/>
      </w:pPr>
      <w:r>
        <w:separator/>
      </w:r>
    </w:p>
  </w:endnote>
  <w:endnote w:type="continuationSeparator" w:id="0">
    <w:p w:rsidR="00A4038F" w:rsidRDefault="00A403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38F" w:rsidRDefault="00A4038F" w:rsidP="00E71FC3">
      <w:pPr>
        <w:spacing w:after="0" w:line="240" w:lineRule="auto"/>
      </w:pPr>
      <w:r>
        <w:separator/>
      </w:r>
    </w:p>
  </w:footnote>
  <w:footnote w:type="continuationSeparator" w:id="0">
    <w:p w:rsidR="00A4038F" w:rsidRDefault="00A403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38F"/>
    <w:rsid w:val="00A4038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439FD9-46E0-46A5-8689-A88F6507A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2016-04-10T18:59:00Z</dcterms:created>
  <dcterms:modified xsi:type="dcterms:W3CDTF">2016-04-10T18:59:00Z</dcterms:modified>
</cp:coreProperties>
</file>